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8E25E" w14:textId="77777777" w:rsidR="005A4C4E" w:rsidRDefault="005A4C4E" w:rsidP="005A4C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MELYS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3C412782" w14:textId="77777777" w:rsidR="005A4C4E" w:rsidRDefault="005A4C4E" w:rsidP="005A4C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Man-at-arms.</w:t>
      </w:r>
    </w:p>
    <w:p w14:paraId="2A958DB4" w14:textId="77777777" w:rsidR="005A4C4E" w:rsidRDefault="005A4C4E" w:rsidP="005A4C4E">
      <w:pPr>
        <w:pStyle w:val="NoSpacing"/>
        <w:rPr>
          <w:rFonts w:cs="Times New Roman"/>
          <w:szCs w:val="24"/>
        </w:rPr>
      </w:pPr>
    </w:p>
    <w:p w14:paraId="466A064F" w14:textId="77777777" w:rsidR="005A4C4E" w:rsidRDefault="005A4C4E" w:rsidP="005A4C4E">
      <w:pPr>
        <w:pStyle w:val="NoSpacing"/>
        <w:rPr>
          <w:rFonts w:cs="Times New Roman"/>
          <w:szCs w:val="24"/>
        </w:rPr>
      </w:pPr>
    </w:p>
    <w:p w14:paraId="6C80EF52" w14:textId="77777777" w:rsidR="005A4C4E" w:rsidRDefault="005A4C4E" w:rsidP="005A4C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1417</w:t>
      </w:r>
      <w:r>
        <w:rPr>
          <w:rFonts w:cs="Times New Roman"/>
          <w:szCs w:val="24"/>
        </w:rPr>
        <w:tab/>
        <w:t>He served on expedition to France under the command of Sir James</w:t>
      </w:r>
    </w:p>
    <w:p w14:paraId="296A08D6" w14:textId="77777777" w:rsidR="005A4C4E" w:rsidRDefault="005A4C4E" w:rsidP="005A4C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Harrington(q.v.).</w:t>
      </w:r>
    </w:p>
    <w:p w14:paraId="63E1D0E2" w14:textId="77777777" w:rsidR="005A4C4E" w:rsidRDefault="005A4C4E" w:rsidP="005A4C4E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(ref. TNA, E101/51/2, m4, from the AHRC-funded ‘The Soldier in Later Medieval England Online Database’ www.medievalsoldier.org, accessed</w:t>
      </w:r>
    </w:p>
    <w:p w14:paraId="69175174" w14:textId="77777777" w:rsidR="005A4C4E" w:rsidRDefault="005A4C4E" w:rsidP="005A4C4E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3E9CC9CC" w14:textId="77777777" w:rsidR="005A4C4E" w:rsidRDefault="005A4C4E" w:rsidP="005A4C4E">
      <w:pPr>
        <w:pStyle w:val="NoSpacing"/>
        <w:rPr>
          <w:rFonts w:cs="Times New Roman"/>
          <w:szCs w:val="24"/>
        </w:rPr>
      </w:pPr>
    </w:p>
    <w:p w14:paraId="1FF67E37" w14:textId="77777777" w:rsidR="005A4C4E" w:rsidRDefault="005A4C4E" w:rsidP="005A4C4E">
      <w:pPr>
        <w:pStyle w:val="NoSpacing"/>
        <w:rPr>
          <w:rFonts w:cs="Times New Roman"/>
          <w:szCs w:val="24"/>
        </w:rPr>
      </w:pPr>
    </w:p>
    <w:p w14:paraId="4E54B50F" w14:textId="77777777" w:rsidR="005A4C4E" w:rsidRDefault="005A4C4E" w:rsidP="005A4C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December 2022</w:t>
      </w:r>
    </w:p>
    <w:p w14:paraId="5A50D6B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7296E" w14:textId="77777777" w:rsidR="005A4C4E" w:rsidRDefault="005A4C4E" w:rsidP="009139A6">
      <w:r>
        <w:separator/>
      </w:r>
    </w:p>
  </w:endnote>
  <w:endnote w:type="continuationSeparator" w:id="0">
    <w:p w14:paraId="7E6E05D7" w14:textId="77777777" w:rsidR="005A4C4E" w:rsidRDefault="005A4C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548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3B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AF3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9BF3C" w14:textId="77777777" w:rsidR="005A4C4E" w:rsidRDefault="005A4C4E" w:rsidP="009139A6">
      <w:r>
        <w:separator/>
      </w:r>
    </w:p>
  </w:footnote>
  <w:footnote w:type="continuationSeparator" w:id="0">
    <w:p w14:paraId="18B71C11" w14:textId="77777777" w:rsidR="005A4C4E" w:rsidRDefault="005A4C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0A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72A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1AC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C4E"/>
    <w:rsid w:val="000666E0"/>
    <w:rsid w:val="002510B7"/>
    <w:rsid w:val="005A4C4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17BCA"/>
  <w15:chartTrackingRefBased/>
  <w15:docId w15:val="{B46B6494-4D4D-4001-BDAF-8643D3706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2023-03-19T20:47:00Z</dcterms:created>
  <dcterms:modified xsi:type="dcterms:W3CDTF">2023-03-19T20:47:00Z</dcterms:modified>
</cp:coreProperties>
</file>